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C8185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332788BB">
      <w:pPr>
        <w:rPr>
          <w:rFonts w:hint="eastAsia"/>
          <w:sz w:val="52"/>
          <w:szCs w:val="32"/>
          <w:lang w:val="en-US" w:eastAsia="zh-CN"/>
        </w:rPr>
      </w:pPr>
    </w:p>
    <w:p w14:paraId="2B54FAE9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北京市大兴区黄村镇综合保障办公室</w:t>
      </w:r>
    </w:p>
    <w:p w14:paraId="045DC462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——租赁开发公司车辆租金项目</w:t>
      </w:r>
    </w:p>
    <w:p w14:paraId="08736B5A">
      <w:pPr>
        <w:rPr>
          <w:rFonts w:hint="eastAsia"/>
          <w:sz w:val="32"/>
          <w:szCs w:val="32"/>
          <w:lang w:val="en-US" w:eastAsia="zh-CN"/>
        </w:rPr>
      </w:pPr>
    </w:p>
    <w:p w14:paraId="58E9D10E">
      <w:pPr>
        <w:rPr>
          <w:rFonts w:hint="eastAsia"/>
          <w:sz w:val="32"/>
          <w:szCs w:val="32"/>
          <w:lang w:val="en-US" w:eastAsia="zh-CN"/>
        </w:rPr>
      </w:pPr>
    </w:p>
    <w:p w14:paraId="19470A58">
      <w:pPr>
        <w:rPr>
          <w:rFonts w:hint="eastAsia"/>
          <w:sz w:val="32"/>
          <w:szCs w:val="32"/>
          <w:lang w:val="en-US" w:eastAsia="zh-CN"/>
        </w:rPr>
      </w:pPr>
    </w:p>
    <w:p w14:paraId="148AFF08">
      <w:pPr>
        <w:rPr>
          <w:rFonts w:hint="eastAsia"/>
          <w:sz w:val="32"/>
          <w:szCs w:val="32"/>
          <w:lang w:val="en-US" w:eastAsia="zh-CN"/>
        </w:rPr>
      </w:pPr>
    </w:p>
    <w:p w14:paraId="58637A02">
      <w:pPr>
        <w:rPr>
          <w:rFonts w:hint="eastAsia"/>
          <w:sz w:val="32"/>
          <w:szCs w:val="32"/>
          <w:lang w:val="en-US" w:eastAsia="zh-CN"/>
        </w:rPr>
      </w:pPr>
    </w:p>
    <w:p w14:paraId="5C2BF609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项目申报单位（科室）：黄村镇综合保障办公室（办公室）</w:t>
      </w:r>
    </w:p>
    <w:p w14:paraId="600D3256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23DCE38E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项目实施年度：2024年1月-8月</w:t>
      </w:r>
      <w:bookmarkStart w:id="0" w:name="_GoBack"/>
      <w:bookmarkEnd w:id="0"/>
    </w:p>
    <w:p w14:paraId="3492612E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 w14:paraId="73380087">
      <w:pPr>
        <w:rPr>
          <w:rFonts w:hint="eastAsia"/>
          <w:sz w:val="32"/>
          <w:szCs w:val="32"/>
          <w:lang w:val="en-US" w:eastAsia="zh-CN"/>
        </w:rPr>
      </w:pPr>
    </w:p>
    <w:p w14:paraId="10360FE8">
      <w:pPr>
        <w:rPr>
          <w:rFonts w:hint="eastAsia"/>
          <w:sz w:val="32"/>
          <w:szCs w:val="32"/>
          <w:lang w:val="en-US" w:eastAsia="zh-CN"/>
        </w:rPr>
      </w:pPr>
    </w:p>
    <w:p w14:paraId="7D1A488F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75E0B6C2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ECC0C34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7BAE0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B14A3E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1D91173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租赁开发公司车辆租金</w:t>
            </w:r>
          </w:p>
        </w:tc>
      </w:tr>
      <w:tr w14:paraId="40980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FC2791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681F6F9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黄村镇综合保障办公室</w:t>
            </w:r>
          </w:p>
        </w:tc>
        <w:tc>
          <w:tcPr>
            <w:tcW w:w="2052" w:type="dxa"/>
            <w:vAlign w:val="center"/>
          </w:tcPr>
          <w:p w14:paraId="07F0C7D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053CAC8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4004E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4454F3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6736FC8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 w14:paraId="0AD0B93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36E35A2C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13811692854</w:t>
            </w:r>
          </w:p>
        </w:tc>
      </w:tr>
      <w:tr w14:paraId="48537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7CB72C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CBC942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租赁类</w:t>
            </w:r>
          </w:p>
        </w:tc>
        <w:tc>
          <w:tcPr>
            <w:tcW w:w="2052" w:type="dxa"/>
            <w:vAlign w:val="center"/>
          </w:tcPr>
          <w:p w14:paraId="02B1FA7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0CCBDB9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租赁类</w:t>
            </w:r>
          </w:p>
        </w:tc>
      </w:tr>
      <w:tr w14:paraId="5860D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D56635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19E2F29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BEAD1A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25D68DD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 w14:paraId="51EAF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63DA03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62489E9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52A5CAD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0CE0870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8E10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CA68AC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3F42E14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8C1ABF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37E4366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E746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D00620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D8FA06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566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92639F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606FE2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3E8F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2C79BDF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7277C3F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租赁北京市大兴经济技术开发公司车辆，保障各科室业务顺利有序开展。</w:t>
            </w:r>
          </w:p>
        </w:tc>
      </w:tr>
    </w:tbl>
    <w:p w14:paraId="02FCE5EE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3B97F55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36F2F059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435万元（保留六位小数）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7178D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B57A84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156752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75417A8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48D0953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7818A7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5ACCBE8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05541F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36B7C99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203EF3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3BB9A58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0845E5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2601235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4A8F0AE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3053761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24DA7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932408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C133FB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DECA7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359EF9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8CB586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CAE0B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C5291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6FDAE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50EDB8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B77F7A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D3FF12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3CEBE9F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78</w:t>
            </w:r>
          </w:p>
        </w:tc>
        <w:tc>
          <w:tcPr>
            <w:tcW w:w="1013" w:type="dxa"/>
            <w:vAlign w:val="center"/>
          </w:tcPr>
          <w:p w14:paraId="0935CE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9DA5AA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7959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7146D9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1FC9B9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33E2DD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B0E2B2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72AFB7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A2FE56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B16564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F99BBE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6D8995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47C448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8549F9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0FD76A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467E81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95F27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B092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B028F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F6B77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C3A1D8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94808A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A143D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40C5C2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40E55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BCAC1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C84B4D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5F7A62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50742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AE09C3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FCB106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03C3A8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FAF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4FF817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6ED822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2334A1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66FCB9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E8F8B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5A8202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570DF3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D0F50B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56300B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902D2A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EA9065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BB5AF0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85E572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306.9万元</w:t>
            </w:r>
          </w:p>
        </w:tc>
        <w:tc>
          <w:tcPr>
            <w:tcW w:w="1013" w:type="dxa"/>
            <w:vAlign w:val="center"/>
          </w:tcPr>
          <w:p w14:paraId="7A7E784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09D48061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58B3AFFB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3A16F5B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60D821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9EE5B0C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0B31F7EA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2CBCE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7E69625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3EF1853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黄村镇综合保障办公室</w:t>
            </w:r>
          </w:p>
        </w:tc>
        <w:tc>
          <w:tcPr>
            <w:tcW w:w="1992" w:type="dxa"/>
            <w:vAlign w:val="top"/>
          </w:tcPr>
          <w:p w14:paraId="25D21D8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559ECF82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307</w:t>
            </w:r>
          </w:p>
        </w:tc>
      </w:tr>
      <w:tr w14:paraId="37357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577823C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0619E694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69262632</w:t>
            </w:r>
          </w:p>
        </w:tc>
        <w:tc>
          <w:tcPr>
            <w:tcW w:w="1992" w:type="dxa"/>
            <w:vAlign w:val="top"/>
          </w:tcPr>
          <w:p w14:paraId="7094610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3C389467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64ED6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1AF89E5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632CFCC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 w14:paraId="4F4A2D2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683A64A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陈杰</w:t>
            </w:r>
          </w:p>
        </w:tc>
      </w:tr>
    </w:tbl>
    <w:p w14:paraId="41E72A6A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3D571F8A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6076254E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61FDE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47FFFD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289CEC2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租赁开发公司车辆租金</w:t>
            </w:r>
          </w:p>
        </w:tc>
      </w:tr>
      <w:tr w14:paraId="10B2C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4BD1682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3311492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1D269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0685CC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6F190D6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37EA1100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A7BFCCA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FA5E20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主要工作内容：租赁北京市大兴经济技术开发公司车辆，保障各科室业务顺利有序开展。</w:t>
      </w:r>
    </w:p>
    <w:p w14:paraId="3E8D903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6FEBEC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2C88D82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45F11B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E5F329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D8D3B77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39401C58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28B8155E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12C87CBB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63A9965D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0C5B9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2D1A75C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28B7E24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1D8C8A4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5E15B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67063F2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179B0DA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CF02DE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2EEEE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5907C8C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54B0711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E03C62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4DF2DF15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023D3D5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9196242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C1CCE10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3B1A9F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41B3062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0BB9A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BFE39C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4B2EF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2F4C34A5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40F61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4BE0BD3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5D30C46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11CD4AF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2A76EF9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3743F72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4243BD7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5C21D11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642F1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392C7F8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330E5E8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29B06B2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7E26968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3A6D72E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16F2358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4270094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16EE8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48D1D62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05F1A6D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083870D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4D5E05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xZTlkYTIzZWE4ZWFkMjhlNGQxZDVjNjYyZThjNTcifQ=="/>
  </w:docVars>
  <w:rsids>
    <w:rsidRoot w:val="34B53ED7"/>
    <w:rsid w:val="079B25E0"/>
    <w:rsid w:val="0A5D4D63"/>
    <w:rsid w:val="13F73D10"/>
    <w:rsid w:val="14D62EA9"/>
    <w:rsid w:val="159863B1"/>
    <w:rsid w:val="1E9324C9"/>
    <w:rsid w:val="1EDF1A25"/>
    <w:rsid w:val="22A66CA6"/>
    <w:rsid w:val="2DDA6133"/>
    <w:rsid w:val="2F471EE1"/>
    <w:rsid w:val="308113CB"/>
    <w:rsid w:val="32E47AB6"/>
    <w:rsid w:val="34B53ED7"/>
    <w:rsid w:val="3F185CE9"/>
    <w:rsid w:val="3F9B7D9A"/>
    <w:rsid w:val="42274495"/>
    <w:rsid w:val="4F815F87"/>
    <w:rsid w:val="54F9326F"/>
    <w:rsid w:val="569C6DA8"/>
    <w:rsid w:val="59467262"/>
    <w:rsid w:val="59A00B5A"/>
    <w:rsid w:val="625005B0"/>
    <w:rsid w:val="64992B79"/>
    <w:rsid w:val="651C2939"/>
    <w:rsid w:val="6CD54CB8"/>
    <w:rsid w:val="6D535020"/>
    <w:rsid w:val="79613334"/>
    <w:rsid w:val="7B75109A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728</Words>
  <Characters>771</Characters>
  <Lines>0</Lines>
  <Paragraphs>0</Paragraphs>
  <TotalTime>55</TotalTime>
  <ScaleCrop>false</ScaleCrop>
  <LinksUpToDate>false</LinksUpToDate>
  <CharactersWithSpaces>882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2024-08-30T10:21:11Z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3DE82AD928FD48DABAF494DB13C37B50_13</vt:lpwstr>
  </property>
</Properties>
</file>